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460745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BB66E6" w:rsidRPr="00460745" w:rsidRDefault="00BB66E6" w:rsidP="0046074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460745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BB66E6" w:rsidRPr="00460745" w:rsidRDefault="00BB66E6" w:rsidP="0046074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 июня 2015</w:t>
      </w:r>
      <w:r w:rsidRPr="00460745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№ 168-П</w:t>
      </w: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г. Лахденпохья</w:t>
      </w:r>
    </w:p>
    <w:p w:rsidR="00BB66E6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60745"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60745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>
        <w:rPr>
          <w:rFonts w:ascii="Times New Roman" w:hAnsi="Times New Roman" w:cs="Times New Roman"/>
          <w:sz w:val="24"/>
          <w:szCs w:val="24"/>
        </w:rPr>
        <w:t xml:space="preserve">    ведомственного    перечня    </w:t>
      </w:r>
      <w:r w:rsidRPr="00460745">
        <w:rPr>
          <w:rFonts w:ascii="Times New Roman" w:hAnsi="Times New Roman" w:cs="Times New Roman"/>
          <w:sz w:val="24"/>
          <w:szCs w:val="24"/>
        </w:rPr>
        <w:t>услуг</w:t>
      </w:r>
    </w:p>
    <w:p w:rsidR="00BB66E6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работ оказываемых и выполняемых муниципальными</w:t>
      </w:r>
    </w:p>
    <w:p w:rsidR="00BB66E6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учреждениями Лахденпохского  муниципального  района</w:t>
      </w:r>
    </w:p>
    <w:p w:rsidR="00BB66E6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Default="00BB66E6" w:rsidP="00923144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исполнении </w:t>
      </w:r>
      <w:r w:rsidRPr="00460745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Лахденпохс</w:t>
      </w:r>
      <w:r>
        <w:rPr>
          <w:rFonts w:ascii="Times New Roman" w:hAnsi="Times New Roman" w:cs="Times New Roman"/>
          <w:sz w:val="24"/>
          <w:szCs w:val="24"/>
        </w:rPr>
        <w:t xml:space="preserve">кого муниципального района от 12 марта 2015 года № 567 </w:t>
      </w:r>
      <w:r w:rsidRPr="00460745">
        <w:rPr>
          <w:rFonts w:ascii="Times New Roman" w:hAnsi="Times New Roman" w:cs="Times New Roman"/>
          <w:sz w:val="24"/>
          <w:szCs w:val="24"/>
        </w:rPr>
        <w:t xml:space="preserve"> «О</w:t>
      </w:r>
      <w:r>
        <w:rPr>
          <w:rFonts w:ascii="Times New Roman" w:hAnsi="Times New Roman" w:cs="Times New Roman"/>
          <w:sz w:val="24"/>
          <w:szCs w:val="24"/>
        </w:rPr>
        <w:t>б утверждении  порядка</w:t>
      </w:r>
      <w:r w:rsidRPr="00460745">
        <w:rPr>
          <w:rFonts w:ascii="Times New Roman" w:hAnsi="Times New Roman" w:cs="Times New Roman"/>
          <w:sz w:val="24"/>
          <w:szCs w:val="24"/>
        </w:rPr>
        <w:t xml:space="preserve"> формирования</w:t>
      </w:r>
      <w:r>
        <w:rPr>
          <w:rFonts w:ascii="Times New Roman" w:hAnsi="Times New Roman" w:cs="Times New Roman"/>
          <w:sz w:val="24"/>
          <w:szCs w:val="24"/>
        </w:rPr>
        <w:t>, ведения и утверждения ведомственного перечня услуг и работ, оказываемых и выполняемых муниципальными учреждениями Лахденпохского муниципального района</w:t>
      </w:r>
      <w:r w:rsidRPr="0046074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66E6" w:rsidRPr="00460745" w:rsidRDefault="00BB66E6" w:rsidP="0092314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0745">
        <w:rPr>
          <w:rFonts w:ascii="Times New Roman" w:hAnsi="Times New Roman" w:cs="Times New Roman"/>
          <w:sz w:val="24"/>
          <w:szCs w:val="24"/>
        </w:rPr>
        <w:t>Утвердить  прилагаемый перечень  услуг и работ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0745">
        <w:rPr>
          <w:rFonts w:ascii="Times New Roman" w:hAnsi="Times New Roman" w:cs="Times New Roman"/>
          <w:sz w:val="24"/>
          <w:szCs w:val="24"/>
        </w:rPr>
        <w:t xml:space="preserve"> оказываемых и выполняемых муниципальными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745">
        <w:rPr>
          <w:rFonts w:ascii="Times New Roman" w:hAnsi="Times New Roman" w:cs="Times New Roman"/>
          <w:sz w:val="24"/>
          <w:szCs w:val="24"/>
        </w:rPr>
        <w:t>учреждениями Лахденпохского  муниципального  района</w:t>
      </w:r>
      <w:r>
        <w:rPr>
          <w:rFonts w:ascii="Times New Roman" w:hAnsi="Times New Roman" w:cs="Times New Roman"/>
          <w:sz w:val="24"/>
          <w:szCs w:val="24"/>
        </w:rPr>
        <w:t xml:space="preserve"> (приложение).</w:t>
      </w:r>
    </w:p>
    <w:p w:rsidR="00BB66E6" w:rsidRDefault="00BB66E6" w:rsidP="0092314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Pr="00460745">
        <w:rPr>
          <w:rFonts w:ascii="Times New Roman" w:hAnsi="Times New Roman" w:cs="Times New Roman"/>
          <w:sz w:val="24"/>
          <w:szCs w:val="24"/>
        </w:rPr>
        <w:t>Администрации Лахденпохского мун</w:t>
      </w:r>
      <w:r>
        <w:rPr>
          <w:rFonts w:ascii="Times New Roman" w:hAnsi="Times New Roman" w:cs="Times New Roman"/>
          <w:sz w:val="24"/>
          <w:szCs w:val="24"/>
        </w:rPr>
        <w:t>иципального района  от 17 марта 2015 года № 578</w:t>
      </w:r>
      <w:r w:rsidRPr="0046074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перечня услуг, оказываемых муниципальными учреждениями Лахденпохского района по отрасли «Образование», от 14 января 2015 года № 03 «</w:t>
      </w:r>
      <w:r w:rsidRPr="00E234DC">
        <w:rPr>
          <w:rFonts w:ascii="Times New Roman" w:hAnsi="Times New Roman" w:cs="Times New Roman"/>
          <w:sz w:val="24"/>
          <w:szCs w:val="24"/>
        </w:rPr>
        <w:t>Об утверждении пере</w:t>
      </w:r>
      <w:r>
        <w:rPr>
          <w:rFonts w:ascii="Times New Roman" w:hAnsi="Times New Roman" w:cs="Times New Roman"/>
          <w:sz w:val="24"/>
          <w:szCs w:val="24"/>
        </w:rPr>
        <w:t xml:space="preserve">чня услуг </w:t>
      </w:r>
      <w:r w:rsidRPr="00E234DC">
        <w:rPr>
          <w:rFonts w:ascii="Times New Roman" w:hAnsi="Times New Roman" w:cs="Times New Roman"/>
          <w:sz w:val="24"/>
          <w:szCs w:val="24"/>
        </w:rPr>
        <w:t xml:space="preserve">Лахденпохского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234DC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в сфере культуры», от 29.03.2013 года № 562 « Об утверждении перечня услуг (работ) Лахденпохского муниципального района по разделу «Социальное обслуживание населения»»,  </w:t>
      </w:r>
      <w:r w:rsidRPr="00E234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считать утратившим силу с 01.05.2015</w:t>
      </w:r>
      <w:r w:rsidRPr="0046074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B66E6" w:rsidRDefault="00BB66E6" w:rsidP="0092314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370">
        <w:rPr>
          <w:rFonts w:ascii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Распоряжение</w:t>
      </w:r>
      <w:r w:rsidRPr="00560370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на официальном сайте Администрации Лахденпохского муниципального района: «</w:t>
      </w:r>
      <w:r w:rsidRPr="00560370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560370">
        <w:rPr>
          <w:rFonts w:ascii="Times New Roman" w:hAnsi="Times New Roman" w:cs="Times New Roman"/>
          <w:sz w:val="24"/>
          <w:szCs w:val="24"/>
        </w:rPr>
        <w:t xml:space="preserve"> </w:t>
      </w:r>
      <w:r w:rsidRPr="00560370">
        <w:rPr>
          <w:rFonts w:ascii="Times New Roman" w:hAnsi="Times New Roman" w:cs="Times New Roman"/>
          <w:sz w:val="24"/>
          <w:szCs w:val="24"/>
          <w:lang w:val="en-US"/>
        </w:rPr>
        <w:t>Lahden</w:t>
      </w:r>
      <w:r w:rsidRPr="00560370">
        <w:rPr>
          <w:rFonts w:ascii="Times New Roman" w:hAnsi="Times New Roman" w:cs="Times New Roman"/>
          <w:sz w:val="24"/>
          <w:szCs w:val="24"/>
        </w:rPr>
        <w:t>-</w:t>
      </w:r>
      <w:r w:rsidRPr="00560370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Pr="00560370">
        <w:rPr>
          <w:rFonts w:ascii="Times New Roman" w:hAnsi="Times New Roman" w:cs="Times New Roman"/>
          <w:sz w:val="24"/>
          <w:szCs w:val="24"/>
        </w:rPr>
        <w:t>.</w:t>
      </w:r>
      <w:r w:rsidRPr="0056037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56037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03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6E6" w:rsidRDefault="00BB66E6" w:rsidP="0092314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0219B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01.05.2015 года.</w:t>
      </w:r>
    </w:p>
    <w:p w:rsidR="00BB66E6" w:rsidRPr="0050219B" w:rsidRDefault="00BB66E6" w:rsidP="0092314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0219B">
        <w:rPr>
          <w:rFonts w:ascii="Times New Roman" w:hAnsi="Times New Roman" w:cs="Times New Roman"/>
          <w:sz w:val="24"/>
          <w:szCs w:val="24"/>
        </w:rPr>
        <w:t xml:space="preserve">Контроль за выполнением настоящего </w:t>
      </w:r>
      <w:r>
        <w:rPr>
          <w:rFonts w:ascii="Times New Roman" w:hAnsi="Times New Roman" w:cs="Times New Roman"/>
          <w:sz w:val="24"/>
          <w:szCs w:val="24"/>
        </w:rPr>
        <w:t>Располряжения</w:t>
      </w:r>
      <w:r w:rsidRPr="0050219B">
        <w:rPr>
          <w:rFonts w:ascii="Times New Roman" w:hAnsi="Times New Roman" w:cs="Times New Roman"/>
          <w:sz w:val="24"/>
          <w:szCs w:val="24"/>
        </w:rPr>
        <w:t xml:space="preserve">  возложить на заместителя Главы Администрации Лахденпохского муниципального района  по социальной политике Е.А. Алипову.</w:t>
      </w: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60745">
        <w:rPr>
          <w:rFonts w:ascii="Times New Roman" w:hAnsi="Times New Roman" w:cs="Times New Roman"/>
          <w:sz w:val="24"/>
          <w:szCs w:val="24"/>
        </w:rPr>
        <w:t>Глава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60745">
        <w:rPr>
          <w:rFonts w:ascii="Times New Roman" w:hAnsi="Times New Roman" w:cs="Times New Roman"/>
          <w:sz w:val="24"/>
          <w:szCs w:val="24"/>
        </w:rPr>
        <w:t xml:space="preserve">Лахденпохского муниципального района </w:t>
      </w:r>
      <w:r w:rsidRPr="00460745">
        <w:rPr>
          <w:rFonts w:ascii="Times New Roman" w:hAnsi="Times New Roman" w:cs="Times New Roman"/>
          <w:sz w:val="24"/>
          <w:szCs w:val="24"/>
        </w:rPr>
        <w:tab/>
      </w:r>
      <w:r w:rsidRPr="00460745">
        <w:rPr>
          <w:rFonts w:ascii="Times New Roman" w:hAnsi="Times New Roman" w:cs="Times New Roman"/>
          <w:sz w:val="24"/>
          <w:szCs w:val="24"/>
        </w:rPr>
        <w:tab/>
      </w:r>
      <w:r w:rsidRPr="00460745">
        <w:rPr>
          <w:rFonts w:ascii="Times New Roman" w:hAnsi="Times New Roman" w:cs="Times New Roman"/>
          <w:sz w:val="24"/>
          <w:szCs w:val="24"/>
        </w:rPr>
        <w:tab/>
      </w:r>
      <w:r w:rsidRPr="00460745">
        <w:rPr>
          <w:rFonts w:ascii="Times New Roman" w:hAnsi="Times New Roman" w:cs="Times New Roman"/>
          <w:sz w:val="24"/>
          <w:szCs w:val="24"/>
        </w:rPr>
        <w:tab/>
      </w:r>
      <w:r w:rsidRPr="00460745">
        <w:rPr>
          <w:rFonts w:ascii="Times New Roman" w:hAnsi="Times New Roman" w:cs="Times New Roman"/>
          <w:sz w:val="24"/>
          <w:szCs w:val="24"/>
        </w:rPr>
        <w:tab/>
        <w:t>В.Д. Вохмин</w:t>
      </w:r>
    </w:p>
    <w:p w:rsidR="00BB66E6" w:rsidRPr="00460745" w:rsidRDefault="00BB66E6" w:rsidP="004607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BB66E6" w:rsidRPr="00460745" w:rsidSect="00126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413FE"/>
    <w:multiLevelType w:val="hybridMultilevel"/>
    <w:tmpl w:val="419A4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A6051"/>
    <w:multiLevelType w:val="hybridMultilevel"/>
    <w:tmpl w:val="9ABA4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72D70"/>
    <w:multiLevelType w:val="hybridMultilevel"/>
    <w:tmpl w:val="15829C16"/>
    <w:lvl w:ilvl="0" w:tplc="19BA3712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3C3"/>
    <w:rsid w:val="00126B19"/>
    <w:rsid w:val="001976FC"/>
    <w:rsid w:val="00460745"/>
    <w:rsid w:val="0050219B"/>
    <w:rsid w:val="00560370"/>
    <w:rsid w:val="007D774F"/>
    <w:rsid w:val="008018BC"/>
    <w:rsid w:val="00923144"/>
    <w:rsid w:val="00B2404D"/>
    <w:rsid w:val="00B5029F"/>
    <w:rsid w:val="00BB66E6"/>
    <w:rsid w:val="00DD13C3"/>
    <w:rsid w:val="00DF585E"/>
    <w:rsid w:val="00E234DC"/>
    <w:rsid w:val="00EC5B55"/>
    <w:rsid w:val="00F07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B1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60745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50219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3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272</Words>
  <Characters>1557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19</cp:revision>
  <dcterms:created xsi:type="dcterms:W3CDTF">2015-05-25T07:36:00Z</dcterms:created>
  <dcterms:modified xsi:type="dcterms:W3CDTF">2015-06-16T09:24:00Z</dcterms:modified>
</cp:coreProperties>
</file>